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C0" w:rsidRPr="008D341A" w:rsidRDefault="001F68C0" w:rsidP="00850C43">
      <w:pPr>
        <w:tabs>
          <w:tab w:val="left" w:pos="4962"/>
        </w:tabs>
        <w:spacing w:after="0" w:line="240" w:lineRule="auto"/>
        <w:rPr>
          <w:b/>
          <w:bCs/>
          <w:sz w:val="24"/>
          <w:szCs w:val="24"/>
        </w:rPr>
      </w:pPr>
      <w:r>
        <w:rPr>
          <w:noProof/>
          <w:lang w:val="en-US"/>
        </w:rPr>
        <w:pict>
          <v:line id="Straight Connector 2" o:spid="_x0000_s1026" style="position:absolute;z-index:251658240;visibility:visible" from="10.8pt,14.55pt" to="178.8pt,14.55pt"/>
        </w:pict>
      </w:r>
      <w:r w:rsidRPr="008D341A">
        <w:rPr>
          <w:b/>
          <w:bCs/>
          <w:sz w:val="24"/>
          <w:szCs w:val="24"/>
        </w:rPr>
        <w:t>TRƯỜNG THPT HÀM THUẬN BẮ</w:t>
      </w:r>
      <w:r>
        <w:rPr>
          <w:b/>
          <w:bCs/>
          <w:sz w:val="24"/>
          <w:szCs w:val="24"/>
        </w:rPr>
        <w:t xml:space="preserve">C             </w:t>
      </w:r>
      <w:r w:rsidRPr="008D341A">
        <w:rPr>
          <w:b/>
          <w:bCs/>
          <w:sz w:val="24"/>
          <w:szCs w:val="24"/>
        </w:rPr>
        <w:t>KIỂM TRA 45 PHÚT KHỐI 11 THPT PHÂN BAN</w:t>
      </w:r>
    </w:p>
    <w:p w:rsidR="001F68C0" w:rsidRPr="001B4A9C" w:rsidRDefault="001F68C0" w:rsidP="00850C43">
      <w:pPr>
        <w:tabs>
          <w:tab w:val="left" w:pos="4962"/>
        </w:tabs>
        <w:spacing w:after="0" w:line="240" w:lineRule="auto"/>
        <w:rPr>
          <w:sz w:val="26"/>
          <w:szCs w:val="26"/>
        </w:rPr>
      </w:pPr>
      <w:r w:rsidRPr="001B4A9C">
        <w:rPr>
          <w:b/>
          <w:bCs/>
          <w:sz w:val="26"/>
          <w:szCs w:val="26"/>
        </w:rPr>
        <w:tab/>
      </w:r>
      <w:r w:rsidRPr="001B4A9C">
        <w:rPr>
          <w:sz w:val="26"/>
          <w:szCs w:val="26"/>
        </w:rPr>
        <w:t>Năm học: 201</w:t>
      </w:r>
      <w:r>
        <w:rPr>
          <w:sz w:val="26"/>
          <w:szCs w:val="26"/>
        </w:rPr>
        <w:t>4 – 2015</w:t>
      </w:r>
    </w:p>
    <w:p w:rsidR="001F68C0" w:rsidRPr="001B4A9C" w:rsidRDefault="001F68C0" w:rsidP="00850C43">
      <w:pPr>
        <w:tabs>
          <w:tab w:val="left" w:pos="4962"/>
        </w:tabs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(ĐẾ CHÍNH THỨC)</w:t>
      </w:r>
      <w:r>
        <w:rPr>
          <w:sz w:val="26"/>
          <w:szCs w:val="26"/>
        </w:rPr>
        <w:tab/>
        <w:t xml:space="preserve">Môn: Toán (chương trình </w:t>
      </w:r>
      <w:r>
        <w:rPr>
          <w:sz w:val="26"/>
          <w:szCs w:val="26"/>
          <w:lang w:val="en-US"/>
        </w:rPr>
        <w:t>Nâng cao</w:t>
      </w:r>
      <w:r w:rsidRPr="001B4A9C">
        <w:rPr>
          <w:sz w:val="26"/>
          <w:szCs w:val="26"/>
        </w:rPr>
        <w:t>)</w:t>
      </w:r>
    </w:p>
    <w:p w:rsidR="001F68C0" w:rsidRPr="001B4A9C" w:rsidRDefault="001F68C0" w:rsidP="00850C43">
      <w:pPr>
        <w:tabs>
          <w:tab w:val="left" w:pos="4962"/>
        </w:tabs>
        <w:spacing w:after="0" w:line="240" w:lineRule="auto"/>
        <w:rPr>
          <w:sz w:val="26"/>
          <w:szCs w:val="26"/>
        </w:rPr>
      </w:pPr>
      <w:r w:rsidRPr="001B4A9C">
        <w:rPr>
          <w:sz w:val="26"/>
          <w:szCs w:val="26"/>
        </w:rPr>
        <w:tab/>
        <w:t>Thờ</w:t>
      </w:r>
      <w:r>
        <w:rPr>
          <w:sz w:val="26"/>
          <w:szCs w:val="26"/>
        </w:rPr>
        <w:t>i gian: 4</w:t>
      </w:r>
      <w:r w:rsidRPr="001B4A9C">
        <w:rPr>
          <w:sz w:val="26"/>
          <w:szCs w:val="26"/>
        </w:rPr>
        <w:t>5 ph</w:t>
      </w:r>
      <w:r>
        <w:rPr>
          <w:sz w:val="26"/>
          <w:szCs w:val="26"/>
        </w:rPr>
        <w:t>ú</w:t>
      </w:r>
      <w:r w:rsidRPr="001B4A9C">
        <w:rPr>
          <w:sz w:val="26"/>
          <w:szCs w:val="26"/>
        </w:rPr>
        <w:t>t (không kể thời gian phát đề)</w:t>
      </w:r>
    </w:p>
    <w:p w:rsidR="001F68C0" w:rsidRDefault="001F68C0" w:rsidP="00850C43">
      <w:pPr>
        <w:spacing w:after="0" w:line="240" w:lineRule="auto"/>
        <w:rPr>
          <w:b/>
          <w:bCs/>
          <w:sz w:val="26"/>
          <w:szCs w:val="26"/>
          <w:u w:val="single"/>
        </w:rPr>
      </w:pPr>
    </w:p>
    <w:p w:rsidR="001F68C0" w:rsidRDefault="001F68C0" w:rsidP="00850C43">
      <w:pPr>
        <w:spacing w:after="0" w:line="240" w:lineRule="auto"/>
        <w:rPr>
          <w:b/>
          <w:bCs/>
          <w:sz w:val="26"/>
          <w:szCs w:val="26"/>
          <w:u w:val="single"/>
        </w:rPr>
      </w:pPr>
      <w:r w:rsidRPr="001B4A9C">
        <w:rPr>
          <w:b/>
          <w:bCs/>
          <w:sz w:val="26"/>
          <w:szCs w:val="26"/>
          <w:u w:val="single"/>
        </w:rPr>
        <w:t>ĐỀ 1</w:t>
      </w:r>
    </w:p>
    <w:p w:rsidR="001F68C0" w:rsidRDefault="001F68C0" w:rsidP="008C57D0">
      <w:pPr>
        <w:rPr>
          <w:lang w:val="en-US"/>
        </w:rPr>
      </w:pPr>
      <w:r w:rsidRPr="008C57D0">
        <w:rPr>
          <w:b/>
          <w:bCs/>
          <w:lang w:val="en-US"/>
        </w:rPr>
        <w:t>Câu 1 (1,5đ):</w:t>
      </w:r>
      <w:r>
        <w:rPr>
          <w:lang w:val="en-US"/>
        </w:rPr>
        <w:t xml:space="preserve"> Tìm giá trị lớn nhất và giá trị nhỏ nhất của hàm số </w:t>
      </w:r>
      <w:r w:rsidRPr="008C57D0">
        <w:rPr>
          <w:position w:val="-12"/>
          <w:lang w:val="en-US"/>
        </w:rPr>
        <w:object w:dxaOrig="314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24pt" o:ole="">
            <v:imagedata r:id="rId4" o:title=""/>
          </v:shape>
          <o:OLEObject Type="Embed" ProgID="Equation.DSMT4" ShapeID="_x0000_i1025" DrawAspect="Content" ObjectID="_1473832839" r:id="rId5"/>
        </w:object>
      </w:r>
    </w:p>
    <w:p w:rsidR="001F68C0" w:rsidRDefault="001F68C0" w:rsidP="008C57D0">
      <w:pPr>
        <w:rPr>
          <w:lang w:val="en-US"/>
        </w:rPr>
      </w:pPr>
      <w:r w:rsidRPr="008C57D0">
        <w:rPr>
          <w:b/>
          <w:bCs/>
          <w:lang w:val="en-US"/>
        </w:rPr>
        <w:t>Câu 2 (6đ):</w:t>
      </w:r>
      <w:bookmarkStart w:id="0" w:name="OLE_LINK1"/>
      <w:bookmarkStart w:id="1" w:name="OLE_LINK2"/>
      <w:r>
        <w:rPr>
          <w:b/>
          <w:bCs/>
          <w:lang w:val="en-US"/>
        </w:rPr>
        <w:t xml:space="preserve"> </w:t>
      </w:r>
      <w:r>
        <w:rPr>
          <w:lang w:val="en-US"/>
        </w:rPr>
        <w:t>Giải các phương trình sau:</w:t>
      </w:r>
      <w:bookmarkEnd w:id="0"/>
      <w:bookmarkEnd w:id="1"/>
    </w:p>
    <w:p w:rsidR="001F68C0" w:rsidRDefault="001F68C0" w:rsidP="008C57D0">
      <w:pPr>
        <w:rPr>
          <w:lang w:val="en-US"/>
        </w:rPr>
      </w:pPr>
      <w:r>
        <w:rPr>
          <w:lang w:val="en-US"/>
        </w:rPr>
        <w:t xml:space="preserve">a/ </w:t>
      </w:r>
      <w:bookmarkStart w:id="2" w:name="OLE_LINK3"/>
      <w:r w:rsidRPr="008C57D0">
        <w:rPr>
          <w:position w:val="-6"/>
          <w:lang w:val="en-US"/>
        </w:rPr>
        <w:object w:dxaOrig="2240" w:dyaOrig="320">
          <v:shape id="_x0000_i1026" type="#_x0000_t75" style="width:111pt;height:15.75pt" o:ole="">
            <v:imagedata r:id="rId6" o:title=""/>
          </v:shape>
          <o:OLEObject Type="Embed" ProgID="Equation.DSMT4" ShapeID="_x0000_i1026" DrawAspect="Content" ObjectID="_1473832840" r:id="rId7"/>
        </w:object>
      </w:r>
      <w:bookmarkEnd w:id="2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b/ </w:t>
      </w:r>
      <w:r w:rsidRPr="008C57D0">
        <w:rPr>
          <w:position w:val="-6"/>
          <w:lang w:val="en-US"/>
        </w:rPr>
        <w:object w:dxaOrig="3500" w:dyaOrig="400">
          <v:shape id="_x0000_i1027" type="#_x0000_t75" style="width:173.25pt;height:20.25pt" o:ole="">
            <v:imagedata r:id="rId8" o:title=""/>
          </v:shape>
          <o:OLEObject Type="Embed" ProgID="Equation.DSMT4" ShapeID="_x0000_i1027" DrawAspect="Content" ObjectID="_1473832841" r:id="rId9"/>
        </w:object>
      </w:r>
    </w:p>
    <w:p w:rsidR="001F68C0" w:rsidRDefault="001F68C0" w:rsidP="008C57D0">
      <w:pPr>
        <w:rPr>
          <w:lang w:val="en-US"/>
        </w:rPr>
      </w:pPr>
      <w:r>
        <w:rPr>
          <w:lang w:val="en-US"/>
        </w:rPr>
        <w:t xml:space="preserve">c/ </w:t>
      </w:r>
      <w:bookmarkStart w:id="3" w:name="OLE_LINK4"/>
      <w:r w:rsidRPr="008C57D0">
        <w:rPr>
          <w:position w:val="-8"/>
          <w:lang w:val="en-US"/>
        </w:rPr>
        <w:object w:dxaOrig="3000" w:dyaOrig="440">
          <v:shape id="_x0000_i1028" type="#_x0000_t75" style="width:150pt;height:21.75pt" o:ole="">
            <v:imagedata r:id="rId10" o:title=""/>
          </v:shape>
          <o:OLEObject Type="Embed" ProgID="Equation.DSMT4" ShapeID="_x0000_i1028" DrawAspect="Content" ObjectID="_1473832842" r:id="rId11"/>
        </w:object>
      </w:r>
      <w:bookmarkEnd w:id="3"/>
    </w:p>
    <w:p w:rsidR="001F68C0" w:rsidRDefault="001F68C0" w:rsidP="008C57D0">
      <w:pPr>
        <w:rPr>
          <w:lang w:val="en-US"/>
        </w:rPr>
      </w:pPr>
      <w:r w:rsidRPr="008C57D0">
        <w:rPr>
          <w:b/>
          <w:bCs/>
          <w:lang w:val="en-US"/>
        </w:rPr>
        <w:t>Câu 3 (2,5đ):</w:t>
      </w:r>
      <w:r>
        <w:rPr>
          <w:b/>
          <w:bCs/>
          <w:lang w:val="en-US"/>
        </w:rPr>
        <w:t xml:space="preserve"> </w:t>
      </w:r>
      <w:r>
        <w:rPr>
          <w:lang w:val="en-US"/>
        </w:rPr>
        <w:t>Giải các phương trình sau:</w:t>
      </w:r>
    </w:p>
    <w:p w:rsidR="001F68C0" w:rsidRPr="00850C43" w:rsidRDefault="001F68C0" w:rsidP="00850C43">
      <w:pPr>
        <w:rPr>
          <w:lang w:val="en-US"/>
        </w:rPr>
      </w:pPr>
      <w:r>
        <w:rPr>
          <w:lang w:val="en-US"/>
        </w:rPr>
        <w:t xml:space="preserve">a/ </w:t>
      </w:r>
      <w:bookmarkStart w:id="4" w:name="OLE_LINK5"/>
      <w:r w:rsidRPr="008C57D0">
        <w:rPr>
          <w:position w:val="-36"/>
          <w:lang w:val="en-US"/>
        </w:rPr>
        <w:object w:dxaOrig="3700" w:dyaOrig="859">
          <v:shape id="_x0000_i1029" type="#_x0000_t75" style="width:181.5pt;height:42.75pt" o:ole="">
            <v:imagedata r:id="rId12" o:title=""/>
          </v:shape>
          <o:OLEObject Type="Embed" ProgID="Equation.DSMT4" ShapeID="_x0000_i1029" DrawAspect="Content" ObjectID="_1473832843" r:id="rId13"/>
        </w:object>
      </w:r>
      <w:bookmarkEnd w:id="4"/>
      <w:r>
        <w:rPr>
          <w:lang w:val="en-US"/>
        </w:rPr>
        <w:tab/>
      </w:r>
      <w:r>
        <w:rPr>
          <w:lang w:val="en-US"/>
        </w:rPr>
        <w:tab/>
        <w:t>b/</w:t>
      </w:r>
      <w:r w:rsidRPr="00E855F6">
        <w:rPr>
          <w:position w:val="-36"/>
          <w:lang w:val="en-US"/>
        </w:rPr>
        <w:object w:dxaOrig="4700" w:dyaOrig="880">
          <v:shape id="_x0000_i1030" type="#_x0000_t75" style="width:230.25pt;height:42.75pt" o:ole="">
            <v:imagedata r:id="rId14" o:title=""/>
          </v:shape>
          <o:OLEObject Type="Embed" ProgID="Equation.DSMT4" ShapeID="_x0000_i1030" DrawAspect="Content" ObjectID="_1473832844" r:id="rId15"/>
        </w:object>
      </w:r>
    </w:p>
    <w:p w:rsidR="001F68C0" w:rsidRDefault="001F68C0" w:rsidP="00850C43">
      <w:pPr>
        <w:jc w:val="center"/>
        <w:rPr>
          <w:position w:val="-36"/>
          <w:lang w:val="en-US"/>
        </w:rPr>
      </w:pPr>
      <w:r>
        <w:rPr>
          <w:position w:val="-36"/>
          <w:lang w:val="en-US"/>
        </w:rPr>
        <w:t>----------------HẾT---------------</w:t>
      </w:r>
    </w:p>
    <w:p w:rsidR="001F68C0" w:rsidRDefault="001F68C0" w:rsidP="00850C43">
      <w:pPr>
        <w:jc w:val="center"/>
        <w:rPr>
          <w:position w:val="-36"/>
          <w:lang w:val="en-US"/>
        </w:rPr>
      </w:pPr>
    </w:p>
    <w:p w:rsidR="001F68C0" w:rsidRDefault="001F68C0" w:rsidP="00850C43">
      <w:pPr>
        <w:jc w:val="center"/>
        <w:rPr>
          <w:position w:val="-36"/>
          <w:lang w:val="en-US"/>
        </w:rPr>
      </w:pPr>
    </w:p>
    <w:p w:rsidR="001F68C0" w:rsidRDefault="001F68C0" w:rsidP="00850C43">
      <w:pPr>
        <w:jc w:val="center"/>
        <w:rPr>
          <w:position w:val="-36"/>
          <w:lang w:val="en-US"/>
        </w:rPr>
      </w:pPr>
    </w:p>
    <w:p w:rsidR="001F68C0" w:rsidRDefault="001F68C0" w:rsidP="00850C43">
      <w:pPr>
        <w:jc w:val="center"/>
        <w:rPr>
          <w:lang w:val="en-US"/>
        </w:rPr>
      </w:pPr>
    </w:p>
    <w:p w:rsidR="001F68C0" w:rsidRPr="008D341A" w:rsidRDefault="001F68C0" w:rsidP="00850C43">
      <w:pPr>
        <w:tabs>
          <w:tab w:val="left" w:pos="4962"/>
        </w:tabs>
        <w:spacing w:after="0" w:line="240" w:lineRule="auto"/>
        <w:rPr>
          <w:b/>
          <w:bCs/>
          <w:sz w:val="24"/>
          <w:szCs w:val="24"/>
        </w:rPr>
      </w:pPr>
      <w:r>
        <w:rPr>
          <w:noProof/>
          <w:lang w:val="en-US"/>
        </w:rPr>
        <w:pict>
          <v:line id="_x0000_s1027" style="position:absolute;z-index:251659264;visibility:visible" from="10.8pt,14.55pt" to="178.8pt,14.55pt"/>
        </w:pict>
      </w:r>
      <w:r w:rsidRPr="008D341A">
        <w:rPr>
          <w:b/>
          <w:bCs/>
          <w:sz w:val="24"/>
          <w:szCs w:val="24"/>
        </w:rPr>
        <w:t>TRƯỜNG THPT HÀM THUẬN BẮ</w:t>
      </w:r>
      <w:r>
        <w:rPr>
          <w:b/>
          <w:bCs/>
          <w:sz w:val="24"/>
          <w:szCs w:val="24"/>
        </w:rPr>
        <w:t xml:space="preserve">C             </w:t>
      </w:r>
      <w:r w:rsidRPr="008D341A">
        <w:rPr>
          <w:b/>
          <w:bCs/>
          <w:sz w:val="24"/>
          <w:szCs w:val="24"/>
        </w:rPr>
        <w:t>KIỂM TRA 45 PHÚT KHỐI 11 THPT PHÂN BAN</w:t>
      </w:r>
    </w:p>
    <w:p w:rsidR="001F68C0" w:rsidRPr="001B4A9C" w:rsidRDefault="001F68C0" w:rsidP="00850C43">
      <w:pPr>
        <w:tabs>
          <w:tab w:val="left" w:pos="4962"/>
        </w:tabs>
        <w:spacing w:after="0" w:line="240" w:lineRule="auto"/>
        <w:rPr>
          <w:sz w:val="26"/>
          <w:szCs w:val="26"/>
        </w:rPr>
      </w:pPr>
      <w:r w:rsidRPr="001B4A9C">
        <w:rPr>
          <w:b/>
          <w:bCs/>
          <w:sz w:val="26"/>
          <w:szCs w:val="26"/>
        </w:rPr>
        <w:tab/>
      </w:r>
      <w:r w:rsidRPr="001B4A9C">
        <w:rPr>
          <w:sz w:val="26"/>
          <w:szCs w:val="26"/>
        </w:rPr>
        <w:t>Năm học: 201</w:t>
      </w:r>
      <w:r>
        <w:rPr>
          <w:sz w:val="26"/>
          <w:szCs w:val="26"/>
        </w:rPr>
        <w:t>4 – 2015</w:t>
      </w:r>
    </w:p>
    <w:p w:rsidR="001F68C0" w:rsidRPr="001B4A9C" w:rsidRDefault="001F68C0" w:rsidP="00850C43">
      <w:pPr>
        <w:tabs>
          <w:tab w:val="left" w:pos="4962"/>
        </w:tabs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(ĐẾ CHÍNH THỨC)</w:t>
      </w:r>
      <w:r>
        <w:rPr>
          <w:sz w:val="26"/>
          <w:szCs w:val="26"/>
        </w:rPr>
        <w:tab/>
        <w:t xml:space="preserve">Môn: Toán (chương trình </w:t>
      </w:r>
      <w:r>
        <w:rPr>
          <w:sz w:val="26"/>
          <w:szCs w:val="26"/>
          <w:lang w:val="en-US"/>
        </w:rPr>
        <w:t>Nâng cao</w:t>
      </w:r>
      <w:r w:rsidRPr="001B4A9C">
        <w:rPr>
          <w:sz w:val="26"/>
          <w:szCs w:val="26"/>
        </w:rPr>
        <w:t>)</w:t>
      </w:r>
    </w:p>
    <w:p w:rsidR="001F68C0" w:rsidRPr="001B4A9C" w:rsidRDefault="001F68C0" w:rsidP="00850C43">
      <w:pPr>
        <w:tabs>
          <w:tab w:val="left" w:pos="4962"/>
        </w:tabs>
        <w:spacing w:after="0" w:line="240" w:lineRule="auto"/>
        <w:rPr>
          <w:sz w:val="26"/>
          <w:szCs w:val="26"/>
        </w:rPr>
      </w:pPr>
      <w:r w:rsidRPr="001B4A9C">
        <w:rPr>
          <w:sz w:val="26"/>
          <w:szCs w:val="26"/>
        </w:rPr>
        <w:tab/>
        <w:t>Thờ</w:t>
      </w:r>
      <w:r>
        <w:rPr>
          <w:sz w:val="26"/>
          <w:szCs w:val="26"/>
        </w:rPr>
        <w:t>i gian: 4</w:t>
      </w:r>
      <w:r w:rsidRPr="001B4A9C">
        <w:rPr>
          <w:sz w:val="26"/>
          <w:szCs w:val="26"/>
        </w:rPr>
        <w:t>5 ph</w:t>
      </w:r>
      <w:r>
        <w:rPr>
          <w:sz w:val="26"/>
          <w:szCs w:val="26"/>
        </w:rPr>
        <w:t>ú</w:t>
      </w:r>
      <w:r w:rsidRPr="001B4A9C">
        <w:rPr>
          <w:sz w:val="26"/>
          <w:szCs w:val="26"/>
        </w:rPr>
        <w:t>t (không kể thời gian phát đề)</w:t>
      </w:r>
    </w:p>
    <w:p w:rsidR="001F68C0" w:rsidRPr="003640B0" w:rsidRDefault="001F68C0" w:rsidP="00C861E6">
      <w:pPr>
        <w:rPr>
          <w:b/>
          <w:bCs/>
          <w:u w:val="single"/>
          <w:lang w:val="en-US"/>
        </w:rPr>
      </w:pPr>
      <w:r w:rsidRPr="003640B0">
        <w:rPr>
          <w:b/>
          <w:bCs/>
          <w:u w:val="single"/>
          <w:lang w:val="en-US"/>
        </w:rPr>
        <w:t>ĐỀ 2:</w:t>
      </w:r>
    </w:p>
    <w:p w:rsidR="001F68C0" w:rsidRDefault="001F68C0" w:rsidP="00C861E6">
      <w:pPr>
        <w:rPr>
          <w:lang w:val="en-US"/>
        </w:rPr>
      </w:pPr>
      <w:r w:rsidRPr="008C57D0">
        <w:rPr>
          <w:b/>
          <w:bCs/>
          <w:lang w:val="en-US"/>
        </w:rPr>
        <w:t>Câu 1 (1,5đ):</w:t>
      </w:r>
      <w:r>
        <w:rPr>
          <w:lang w:val="en-US"/>
        </w:rPr>
        <w:t xml:space="preserve"> Tìm giá trị lớn nhất và giá trị nhỏ nhất của hàm số </w:t>
      </w:r>
      <w:r w:rsidRPr="008C57D0">
        <w:rPr>
          <w:position w:val="-12"/>
          <w:lang w:val="en-US"/>
        </w:rPr>
        <w:object w:dxaOrig="3120" w:dyaOrig="480">
          <v:shape id="_x0000_i1031" type="#_x0000_t75" style="width:154.5pt;height:24pt" o:ole="">
            <v:imagedata r:id="rId16" o:title=""/>
          </v:shape>
          <o:OLEObject Type="Embed" ProgID="Equation.DSMT4" ShapeID="_x0000_i1031" DrawAspect="Content" ObjectID="_1473832845" r:id="rId17"/>
        </w:object>
      </w:r>
    </w:p>
    <w:p w:rsidR="001F68C0" w:rsidRDefault="001F68C0" w:rsidP="00C861E6">
      <w:pPr>
        <w:rPr>
          <w:lang w:val="en-US"/>
        </w:rPr>
      </w:pPr>
      <w:r w:rsidRPr="008C57D0">
        <w:rPr>
          <w:b/>
          <w:bCs/>
          <w:lang w:val="en-US"/>
        </w:rPr>
        <w:t>Câu 2 (6đ):</w:t>
      </w:r>
      <w:r>
        <w:rPr>
          <w:lang w:val="en-US"/>
        </w:rPr>
        <w:t xml:space="preserve"> Giải các phương trình sau:</w:t>
      </w:r>
    </w:p>
    <w:p w:rsidR="001F68C0" w:rsidRDefault="001F68C0" w:rsidP="00C861E6">
      <w:pPr>
        <w:rPr>
          <w:lang w:val="en-US"/>
        </w:rPr>
      </w:pPr>
      <w:r>
        <w:rPr>
          <w:lang w:val="en-US"/>
        </w:rPr>
        <w:t xml:space="preserve">a/ </w:t>
      </w:r>
      <w:r w:rsidRPr="008C57D0">
        <w:rPr>
          <w:position w:val="-6"/>
          <w:lang w:val="en-US"/>
        </w:rPr>
        <w:object w:dxaOrig="2200" w:dyaOrig="340">
          <v:shape id="_x0000_i1032" type="#_x0000_t75" style="width:110.25pt;height:16.5pt" o:ole="">
            <v:imagedata r:id="rId18" o:title=""/>
          </v:shape>
          <o:OLEObject Type="Embed" ProgID="Equation.DSMT4" ShapeID="_x0000_i1032" DrawAspect="Content" ObjectID="_1473832846" r:id="rId19"/>
        </w:objec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b/ </w:t>
      </w:r>
      <w:r w:rsidRPr="008C57D0">
        <w:rPr>
          <w:position w:val="-6"/>
          <w:lang w:val="en-US"/>
        </w:rPr>
        <w:object w:dxaOrig="3480" w:dyaOrig="400">
          <v:shape id="_x0000_i1033" type="#_x0000_t75" style="width:174pt;height:20.25pt" o:ole="">
            <v:imagedata r:id="rId20" o:title=""/>
          </v:shape>
          <o:OLEObject Type="Embed" ProgID="Equation.DSMT4" ShapeID="_x0000_i1033" DrawAspect="Content" ObjectID="_1473832847" r:id="rId21"/>
        </w:object>
      </w:r>
    </w:p>
    <w:p w:rsidR="001F68C0" w:rsidRDefault="001F68C0" w:rsidP="00C861E6">
      <w:pPr>
        <w:rPr>
          <w:lang w:val="en-US"/>
        </w:rPr>
      </w:pPr>
      <w:r>
        <w:rPr>
          <w:lang w:val="en-US"/>
        </w:rPr>
        <w:t xml:space="preserve">c/ </w:t>
      </w:r>
      <w:r w:rsidRPr="008C57D0">
        <w:rPr>
          <w:position w:val="-8"/>
          <w:lang w:val="en-US"/>
        </w:rPr>
        <w:object w:dxaOrig="3000" w:dyaOrig="440">
          <v:shape id="_x0000_i1034" type="#_x0000_t75" style="width:150pt;height:21.75pt" o:ole="">
            <v:imagedata r:id="rId22" o:title=""/>
          </v:shape>
          <o:OLEObject Type="Embed" ProgID="Equation.DSMT4" ShapeID="_x0000_i1034" DrawAspect="Content" ObjectID="_1473832848" r:id="rId23"/>
        </w:object>
      </w:r>
    </w:p>
    <w:p w:rsidR="001F68C0" w:rsidRDefault="001F68C0" w:rsidP="00C861E6">
      <w:pPr>
        <w:rPr>
          <w:lang w:val="en-US"/>
        </w:rPr>
      </w:pPr>
      <w:r w:rsidRPr="008C57D0">
        <w:rPr>
          <w:b/>
          <w:bCs/>
          <w:lang w:val="en-US"/>
        </w:rPr>
        <w:t>Câu 3 (2,5đ):</w:t>
      </w:r>
      <w:r>
        <w:rPr>
          <w:lang w:val="en-US"/>
        </w:rPr>
        <w:t xml:space="preserve"> Giải các phương trình sau:</w:t>
      </w:r>
    </w:p>
    <w:p w:rsidR="001F68C0" w:rsidRDefault="001F68C0" w:rsidP="008C57D0">
      <w:pPr>
        <w:rPr>
          <w:lang w:val="en-US"/>
        </w:rPr>
      </w:pPr>
      <w:r>
        <w:rPr>
          <w:lang w:val="en-US"/>
        </w:rPr>
        <w:t xml:space="preserve">a/ </w:t>
      </w:r>
      <w:r w:rsidRPr="008C57D0">
        <w:rPr>
          <w:position w:val="-36"/>
          <w:lang w:val="en-US"/>
        </w:rPr>
        <w:object w:dxaOrig="3700" w:dyaOrig="859">
          <v:shape id="_x0000_i1035" type="#_x0000_t75" style="width:181.5pt;height:42.75pt" o:ole="">
            <v:imagedata r:id="rId24" o:title=""/>
          </v:shape>
          <o:OLEObject Type="Embed" ProgID="Equation.DSMT4" ShapeID="_x0000_i1035" DrawAspect="Content" ObjectID="_1473832849" r:id="rId25"/>
        </w:object>
      </w:r>
      <w:r>
        <w:rPr>
          <w:lang w:val="en-US"/>
        </w:rPr>
        <w:tab/>
      </w:r>
      <w:r>
        <w:rPr>
          <w:lang w:val="en-US"/>
        </w:rPr>
        <w:tab/>
        <w:t xml:space="preserve">b/ </w:t>
      </w:r>
      <w:r w:rsidRPr="00E855F6">
        <w:rPr>
          <w:position w:val="-36"/>
          <w:lang w:val="en-US"/>
        </w:rPr>
        <w:object w:dxaOrig="4120" w:dyaOrig="880">
          <v:shape id="_x0000_i1036" type="#_x0000_t75" style="width:206.25pt;height:42.75pt" o:ole="">
            <v:imagedata r:id="rId26" o:title=""/>
          </v:shape>
          <o:OLEObject Type="Embed" ProgID="Equation.DSMT4" ShapeID="_x0000_i1036" DrawAspect="Content" ObjectID="_1473832850" r:id="rId27"/>
        </w:object>
      </w:r>
    </w:p>
    <w:p w:rsidR="001F68C0" w:rsidRDefault="001F68C0" w:rsidP="00850C43">
      <w:pPr>
        <w:jc w:val="center"/>
        <w:rPr>
          <w:lang w:val="en-US"/>
        </w:rPr>
      </w:pPr>
      <w:r>
        <w:rPr>
          <w:lang w:val="en-US"/>
        </w:rPr>
        <w:t>--------------------HẾT-------------------</w:t>
      </w:r>
      <w:r>
        <w:rPr>
          <w:lang w:val="en-US"/>
        </w:rPr>
        <w:br w:type="page"/>
      </w:r>
    </w:p>
    <w:p w:rsidR="001F68C0" w:rsidRDefault="001F68C0" w:rsidP="008C57D0">
      <w:pPr>
        <w:rPr>
          <w:lang w:val="en-US"/>
        </w:rPr>
      </w:pPr>
      <w:r>
        <w:rPr>
          <w:lang w:val="en-US"/>
        </w:rPr>
        <w:t xml:space="preserve">ĐỀ 1: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9"/>
        <w:gridCol w:w="8901"/>
        <w:gridCol w:w="706"/>
      </w:tblGrid>
      <w:tr w:rsidR="001F68C0" w:rsidRPr="002B3D3F">
        <w:tc>
          <w:tcPr>
            <w:tcW w:w="704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1</w:t>
            </w:r>
          </w:p>
        </w:tc>
        <w:tc>
          <w:tcPr>
            <w:tcW w:w="8927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rFonts w:eastAsia="Times New Roman"/>
                <w:position w:val="-62"/>
                <w:lang w:val="en-US"/>
              </w:rPr>
              <w:object w:dxaOrig="7600" w:dyaOrig="1400">
                <v:shape id="_x0000_i1037" type="#_x0000_t75" style="width:380.25pt;height:68.25pt" o:ole="">
                  <v:imagedata r:id="rId28" o:title=""/>
                </v:shape>
                <o:OLEObject Type="Embed" ProgID="Equation.DSMT4" ShapeID="_x0000_i1037" DrawAspect="Content" ObjectID="_1473832851" r:id="rId29"/>
              </w:objec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 xml:space="preserve">Với </w:t>
            </w:r>
            <w:r w:rsidRPr="002B3D3F">
              <w:rPr>
                <w:rFonts w:eastAsia="Times New Roman"/>
                <w:position w:val="-30"/>
                <w:lang w:val="en-US"/>
              </w:rPr>
              <w:object w:dxaOrig="2799" w:dyaOrig="859">
                <v:shape id="_x0000_i1038" type="#_x0000_t75" style="width:140.25pt;height:42.75pt" o:ole="">
                  <v:imagedata r:id="rId30" o:title=""/>
                </v:shape>
                <o:OLEObject Type="Embed" ProgID="Equation.DSMT4" ShapeID="_x0000_i1038" DrawAspect="Content" ObjectID="_1473832852" r:id="rId31"/>
              </w:objec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 xml:space="preserve">Ta có: </w:t>
            </w:r>
            <w:r w:rsidRPr="002B3D3F">
              <w:rPr>
                <w:rFonts w:eastAsia="Times New Roman"/>
                <w:position w:val="-42"/>
                <w:lang w:val="en-US"/>
              </w:rPr>
              <w:object w:dxaOrig="5520" w:dyaOrig="999">
                <v:shape id="_x0000_i1039" type="#_x0000_t75" style="width:276pt;height:50.25pt" o:ole="">
                  <v:imagedata r:id="rId32" o:title=""/>
                </v:shape>
                <o:OLEObject Type="Embed" ProgID="Equation.DSMT4" ShapeID="_x0000_i1039" DrawAspect="Content" ObjectID="_1473832853" r:id="rId33"/>
              </w:objec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Vậy GTLN: y</w:t>
            </w:r>
            <w:r w:rsidRPr="002B3D3F">
              <w:rPr>
                <w:vertAlign w:val="subscript"/>
                <w:lang w:val="en-US"/>
              </w:rPr>
              <w:t>max</w:t>
            </w:r>
            <w:r w:rsidRPr="002B3D3F">
              <w:rPr>
                <w:lang w:val="en-US"/>
              </w:rPr>
              <w:t>=7; GTNN:y</w:t>
            </w:r>
            <w:r w:rsidRPr="002B3D3F">
              <w:rPr>
                <w:vertAlign w:val="subscript"/>
                <w:lang w:val="en-US"/>
              </w:rPr>
              <w:t>min</w:t>
            </w:r>
            <w:r w:rsidRPr="002B3D3F">
              <w:rPr>
                <w:lang w:val="en-US"/>
              </w:rPr>
              <w:t>=1.</w:t>
            </w:r>
          </w:p>
        </w:tc>
        <w:tc>
          <w:tcPr>
            <w:tcW w:w="706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</w:tc>
      </w:tr>
      <w:tr w:rsidR="001F68C0" w:rsidRPr="002B3D3F">
        <w:tc>
          <w:tcPr>
            <w:tcW w:w="704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2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a/</w:t>
            </w:r>
          </w:p>
        </w:tc>
        <w:tc>
          <w:tcPr>
            <w:tcW w:w="8927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rFonts w:eastAsia="Times New Roman"/>
                <w:position w:val="-128"/>
                <w:lang w:val="en-US"/>
              </w:rPr>
              <w:object w:dxaOrig="5920" w:dyaOrig="2720">
                <v:shape id="_x0000_i1040" type="#_x0000_t75" style="width:296.25pt;height:135pt" o:ole="">
                  <v:imagedata r:id="rId34" o:title=""/>
                </v:shape>
                <o:OLEObject Type="Embed" ProgID="Equation.DSMT4" ShapeID="_x0000_i1040" DrawAspect="Content" ObjectID="_1473832854" r:id="rId35"/>
              </w:object>
            </w:r>
          </w:p>
        </w:tc>
        <w:tc>
          <w:tcPr>
            <w:tcW w:w="706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1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</w:tc>
      </w:tr>
      <w:tr w:rsidR="001F68C0" w:rsidRPr="002B3D3F">
        <w:tc>
          <w:tcPr>
            <w:tcW w:w="704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b/</w:t>
            </w:r>
          </w:p>
        </w:tc>
        <w:tc>
          <w:tcPr>
            <w:tcW w:w="8927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rFonts w:eastAsia="Times New Roman"/>
                <w:position w:val="-6"/>
                <w:lang w:val="en-US"/>
              </w:rPr>
              <w:object w:dxaOrig="3500" w:dyaOrig="400">
                <v:shape id="_x0000_i1041" type="#_x0000_t75" style="width:173.25pt;height:20.25pt" o:ole="">
                  <v:imagedata r:id="rId8" o:title=""/>
                </v:shape>
                <o:OLEObject Type="Embed" ProgID="Equation.DSMT4" ShapeID="_x0000_i1041" DrawAspect="Content" ObjectID="_1473832855" r:id="rId36"/>
              </w:object>
            </w:r>
            <w:r w:rsidRPr="002B3D3F">
              <w:rPr>
                <w:lang w:val="en-US"/>
              </w:rPr>
              <w:t>(1)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 xml:space="preserve">TH1: xét </w:t>
            </w:r>
            <w:r w:rsidRPr="002B3D3F">
              <w:rPr>
                <w:rFonts w:eastAsia="Times New Roman"/>
                <w:position w:val="-6"/>
                <w:lang w:val="en-US"/>
              </w:rPr>
              <w:object w:dxaOrig="3040" w:dyaOrig="400">
                <v:shape id="_x0000_i1042" type="#_x0000_t75" style="width:152.25pt;height:20.25pt" o:ole="">
                  <v:imagedata r:id="rId37" o:title=""/>
                </v:shape>
                <o:OLEObject Type="Embed" ProgID="Equation.DSMT4" ShapeID="_x0000_i1042" DrawAspect="Content" ObjectID="_1473832856" r:id="rId38"/>
              </w:object>
            </w:r>
            <w:r w:rsidRPr="002B3D3F">
              <w:rPr>
                <w:lang w:val="en-US"/>
              </w:rPr>
              <w:t xml:space="preserve"> thay vào (1) ta được: 0 = 2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 xml:space="preserve">Vậy </w:t>
            </w:r>
            <w:r w:rsidRPr="002B3D3F">
              <w:rPr>
                <w:rFonts w:eastAsia="Times New Roman"/>
                <w:position w:val="-30"/>
                <w:lang w:val="en-US"/>
              </w:rPr>
              <w:object w:dxaOrig="4420" w:dyaOrig="800">
                <v:shape id="_x0000_i1043" type="#_x0000_t75" style="width:221.25pt;height:39.75pt" o:ole="">
                  <v:imagedata r:id="rId39" o:title=""/>
                </v:shape>
                <o:OLEObject Type="Embed" ProgID="Equation.DSMT4" ShapeID="_x0000_i1043" DrawAspect="Content" ObjectID="_1473832857" r:id="rId40"/>
              </w:object>
            </w:r>
            <w:r w:rsidRPr="002B3D3F">
              <w:rPr>
                <w:lang w:val="en-US"/>
              </w:rPr>
              <w:t xml:space="preserve"> không là nghiệm của phương trình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 xml:space="preserve">TH2: </w:t>
            </w:r>
            <w:r w:rsidRPr="002B3D3F">
              <w:rPr>
                <w:rFonts w:eastAsia="Times New Roman"/>
                <w:position w:val="-6"/>
                <w:lang w:val="en-US"/>
              </w:rPr>
              <w:object w:dxaOrig="1320" w:dyaOrig="320">
                <v:shape id="_x0000_i1044" type="#_x0000_t75" style="width:63.75pt;height:15.75pt" o:ole="">
                  <v:imagedata r:id="rId41" o:title=""/>
                </v:shape>
                <o:OLEObject Type="Embed" ProgID="Equation.DSMT4" ShapeID="_x0000_i1044" DrawAspect="Content" ObjectID="_1473832858" r:id="rId42"/>
              </w:object>
            </w:r>
            <w:r w:rsidRPr="002B3D3F">
              <w:rPr>
                <w:lang w:val="en-US"/>
              </w:rPr>
              <w:t xml:space="preserve"> chia pt (1) cho </w:t>
            </w:r>
            <w:r w:rsidRPr="002B3D3F">
              <w:rPr>
                <w:rFonts w:eastAsia="Times New Roman"/>
                <w:position w:val="-6"/>
                <w:lang w:val="en-US"/>
              </w:rPr>
              <w:object w:dxaOrig="980" w:dyaOrig="400">
                <v:shape id="_x0000_i1045" type="#_x0000_t75" style="width:48.75pt;height:20.25pt" o:ole="">
                  <v:imagedata r:id="rId43" o:title=""/>
                </v:shape>
                <o:OLEObject Type="Embed" ProgID="Equation.DSMT4" ShapeID="_x0000_i1045" DrawAspect="Content" ObjectID="_1473832859" r:id="rId44"/>
              </w:object>
            </w:r>
            <w:r w:rsidRPr="002B3D3F">
              <w:rPr>
                <w:lang w:val="en-US"/>
              </w:rPr>
              <w:t xml:space="preserve"> ta được: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rFonts w:eastAsia="Times New Roman"/>
                <w:position w:val="-104"/>
                <w:lang w:val="en-US"/>
              </w:rPr>
              <w:object w:dxaOrig="8540" w:dyaOrig="2240">
                <v:shape id="_x0000_i1046" type="#_x0000_t75" style="width:423pt;height:111pt" o:ole="">
                  <v:imagedata r:id="rId45" o:title=""/>
                </v:shape>
                <o:OLEObject Type="Embed" ProgID="Equation.DSMT4" ShapeID="_x0000_i1046" DrawAspect="Content" ObjectID="_1473832860" r:id="rId46"/>
              </w:objec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Kết luận: vậy pt có hai họ nghiệm ….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06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0,75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</w:tc>
      </w:tr>
      <w:tr w:rsidR="001F68C0" w:rsidRPr="002B3D3F">
        <w:tc>
          <w:tcPr>
            <w:tcW w:w="704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c/</w:t>
            </w:r>
          </w:p>
        </w:tc>
        <w:tc>
          <w:tcPr>
            <w:tcW w:w="8927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rFonts w:eastAsia="Times New Roman"/>
                <w:position w:val="-210"/>
                <w:lang w:val="en-US"/>
              </w:rPr>
              <w:object w:dxaOrig="6420" w:dyaOrig="4420">
                <v:shape id="_x0000_i1047" type="#_x0000_t75" style="width:321pt;height:221.25pt" o:ole="">
                  <v:imagedata r:id="rId47" o:title=""/>
                </v:shape>
                <o:OLEObject Type="Embed" ProgID="Equation.DSMT4" ShapeID="_x0000_i1047" DrawAspect="Content" ObjectID="_1473832861" r:id="rId48"/>
              </w:object>
            </w:r>
          </w:p>
        </w:tc>
        <w:tc>
          <w:tcPr>
            <w:tcW w:w="706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</w:tc>
      </w:tr>
      <w:tr w:rsidR="001F68C0" w:rsidRPr="002B3D3F">
        <w:tc>
          <w:tcPr>
            <w:tcW w:w="704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3a/</w:t>
            </w:r>
          </w:p>
        </w:tc>
        <w:tc>
          <w:tcPr>
            <w:tcW w:w="8927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rFonts w:eastAsia="Times New Roman"/>
                <w:position w:val="-36"/>
                <w:lang w:val="en-US"/>
              </w:rPr>
              <w:object w:dxaOrig="3700" w:dyaOrig="859">
                <v:shape id="_x0000_i1048" type="#_x0000_t75" style="width:181.5pt;height:42.75pt" o:ole="">
                  <v:imagedata r:id="rId12" o:title=""/>
                </v:shape>
                <o:OLEObject Type="Embed" ProgID="Equation.DSMT4" ShapeID="_x0000_i1048" DrawAspect="Content" ObjectID="_1473832862" r:id="rId49"/>
              </w:objec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Đk:</w:t>
            </w:r>
            <w:r w:rsidRPr="002B3D3F">
              <w:rPr>
                <w:rFonts w:eastAsia="Times New Roman"/>
                <w:position w:val="-78"/>
                <w:lang w:val="en-US"/>
              </w:rPr>
              <w:object w:dxaOrig="4780" w:dyaOrig="1719">
                <v:shape id="_x0000_i1049" type="#_x0000_t75" style="width:239.25pt;height:83.25pt" o:ole="">
                  <v:imagedata r:id="rId50" o:title=""/>
                </v:shape>
                <o:OLEObject Type="Embed" ProgID="Equation.DSMT4" ShapeID="_x0000_i1049" DrawAspect="Content" ObjectID="_1473832863" r:id="rId51"/>
              </w:objec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rFonts w:eastAsia="Times New Roman"/>
                <w:position w:val="-148"/>
                <w:lang w:val="en-US"/>
              </w:rPr>
              <w:object w:dxaOrig="4959" w:dyaOrig="3120">
                <v:shape id="_x0000_i1050" type="#_x0000_t75" style="width:248.25pt;height:154.5pt" o:ole="">
                  <v:imagedata r:id="rId52" o:title=""/>
                </v:shape>
                <o:OLEObject Type="Embed" ProgID="Equation.DSMT4" ShapeID="_x0000_i1050" DrawAspect="Content" ObjectID="_1473832864" r:id="rId53"/>
              </w:objec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 xml:space="preserve">So điều kiện ta có </w:t>
            </w:r>
            <w:r w:rsidRPr="002B3D3F">
              <w:rPr>
                <w:rFonts w:eastAsia="Times New Roman"/>
                <w:position w:val="-30"/>
                <w:lang w:val="en-US"/>
              </w:rPr>
              <w:object w:dxaOrig="2439" w:dyaOrig="800">
                <v:shape id="_x0000_i1051" type="#_x0000_t75" style="width:122.25pt;height:39.75pt" o:ole="">
                  <v:imagedata r:id="rId54" o:title=""/>
                </v:shape>
                <o:OLEObject Type="Embed" ProgID="Equation.DSMT4" ShapeID="_x0000_i1051" DrawAspect="Content" ObjectID="_1473832865" r:id="rId55"/>
              </w:object>
            </w:r>
            <w:r w:rsidRPr="002B3D3F">
              <w:rPr>
                <w:lang w:val="en-US"/>
              </w:rPr>
              <w:t xml:space="preserve"> là nghiệm của pt</w:t>
            </w:r>
          </w:p>
        </w:tc>
        <w:tc>
          <w:tcPr>
            <w:tcW w:w="706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</w:tc>
      </w:tr>
      <w:tr w:rsidR="001F68C0" w:rsidRPr="002B3D3F">
        <w:tc>
          <w:tcPr>
            <w:tcW w:w="704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b/</w:t>
            </w:r>
          </w:p>
        </w:tc>
        <w:tc>
          <w:tcPr>
            <w:tcW w:w="8927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rFonts w:eastAsia="Times New Roman"/>
                <w:position w:val="-110"/>
                <w:lang w:val="en-US"/>
              </w:rPr>
              <w:object w:dxaOrig="5200" w:dyaOrig="7479">
                <v:shape id="_x0000_i1052" type="#_x0000_t75" style="width:255pt;height:370.5pt" o:ole="">
                  <v:imagedata r:id="rId56" o:title=""/>
                </v:shape>
                <o:OLEObject Type="Embed" ProgID="Equation.DSMT4" ShapeID="_x0000_i1052" DrawAspect="Content" ObjectID="_1473832866" r:id="rId57"/>
              </w:object>
            </w:r>
          </w:p>
        </w:tc>
        <w:tc>
          <w:tcPr>
            <w:tcW w:w="706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</w:tc>
      </w:tr>
    </w:tbl>
    <w:p w:rsidR="001F68C0" w:rsidRDefault="001F68C0" w:rsidP="008C57D0">
      <w:pPr>
        <w:rPr>
          <w:lang w:val="en-US"/>
        </w:rPr>
      </w:pPr>
    </w:p>
    <w:p w:rsidR="001F68C0" w:rsidRDefault="001F68C0" w:rsidP="00D824FA">
      <w:pPr>
        <w:rPr>
          <w:lang w:val="en-US"/>
        </w:rPr>
      </w:pPr>
      <w:r>
        <w:rPr>
          <w:lang w:val="en-US"/>
        </w:rPr>
        <w:t>ĐỀ 2: thang điểm tương tự ĐỀ 1</w:t>
      </w:r>
    </w:p>
    <w:p w:rsidR="001F68C0" w:rsidRDefault="001F68C0" w:rsidP="00D824FA">
      <w:pPr>
        <w:rPr>
          <w:lang w:val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4"/>
        <w:gridCol w:w="8966"/>
        <w:gridCol w:w="706"/>
      </w:tblGrid>
      <w:tr w:rsidR="001F68C0" w:rsidRPr="002B3D3F">
        <w:tc>
          <w:tcPr>
            <w:tcW w:w="704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1</w:t>
            </w:r>
          </w:p>
        </w:tc>
        <w:tc>
          <w:tcPr>
            <w:tcW w:w="8930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rFonts w:eastAsia="Times New Roman"/>
                <w:position w:val="-68"/>
                <w:lang w:val="en-US"/>
              </w:rPr>
              <w:object w:dxaOrig="8320" w:dyaOrig="1520">
                <v:shape id="_x0000_i1053" type="#_x0000_t75" style="width:411.75pt;height:73.5pt" o:ole="">
                  <v:imagedata r:id="rId58" o:title=""/>
                </v:shape>
                <o:OLEObject Type="Embed" ProgID="Equation.DSMT4" ShapeID="_x0000_i1053" DrawAspect="Content" ObjectID="_1473832867" r:id="rId59"/>
              </w:objec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 xml:space="preserve">Với </w:t>
            </w:r>
            <w:r w:rsidRPr="002B3D3F">
              <w:rPr>
                <w:rFonts w:eastAsia="Times New Roman"/>
                <w:position w:val="-36"/>
                <w:lang w:val="en-US"/>
              </w:rPr>
              <w:object w:dxaOrig="3300" w:dyaOrig="920">
                <v:shape id="_x0000_i1054" type="#_x0000_t75" style="width:165pt;height:45.75pt" o:ole="">
                  <v:imagedata r:id="rId60" o:title=""/>
                </v:shape>
                <o:OLEObject Type="Embed" ProgID="Equation.DSMT4" ShapeID="_x0000_i1054" DrawAspect="Content" ObjectID="_1473832868" r:id="rId61"/>
              </w:objec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 xml:space="preserve">Ta có: </w:t>
            </w:r>
            <w:r w:rsidRPr="002B3D3F">
              <w:rPr>
                <w:rFonts w:eastAsia="Times New Roman"/>
                <w:position w:val="-48"/>
                <w:lang w:val="en-US"/>
              </w:rPr>
              <w:object w:dxaOrig="9020" w:dyaOrig="1120">
                <v:shape id="_x0000_i1055" type="#_x0000_t75" style="width:437.25pt;height:55.5pt" o:ole="">
                  <v:imagedata r:id="rId62" o:title=""/>
                </v:shape>
                <o:OLEObject Type="Embed" ProgID="Equation.DSMT4" ShapeID="_x0000_i1055" DrawAspect="Content" ObjectID="_1473832869" r:id="rId63"/>
              </w:objec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Vậy GTLN: y</w:t>
            </w:r>
            <w:r w:rsidRPr="002B3D3F">
              <w:rPr>
                <w:vertAlign w:val="subscript"/>
                <w:lang w:val="en-US"/>
              </w:rPr>
              <w:t>max</w:t>
            </w:r>
            <w:r w:rsidRPr="002B3D3F">
              <w:rPr>
                <w:lang w:val="en-US"/>
              </w:rPr>
              <w:t>=7; GTNN:y</w:t>
            </w:r>
            <w:r w:rsidRPr="002B3D3F">
              <w:rPr>
                <w:vertAlign w:val="subscript"/>
                <w:lang w:val="en-US"/>
              </w:rPr>
              <w:t>min</w:t>
            </w:r>
            <w:r w:rsidRPr="002B3D3F">
              <w:rPr>
                <w:lang w:val="en-US"/>
              </w:rPr>
              <w:t>=1.</w:t>
            </w:r>
          </w:p>
        </w:tc>
        <w:tc>
          <w:tcPr>
            <w:tcW w:w="665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</w:tc>
      </w:tr>
      <w:tr w:rsidR="001F68C0" w:rsidRPr="002B3D3F">
        <w:tc>
          <w:tcPr>
            <w:tcW w:w="704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2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a/</w:t>
            </w:r>
          </w:p>
        </w:tc>
        <w:tc>
          <w:tcPr>
            <w:tcW w:w="8930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rFonts w:eastAsia="Times New Roman"/>
                <w:position w:val="-148"/>
                <w:lang w:val="en-US"/>
              </w:rPr>
              <w:object w:dxaOrig="5780" w:dyaOrig="3120">
                <v:shape id="_x0000_i1056" type="#_x0000_t75" style="width:283.5pt;height:154.5pt" o:ole="">
                  <v:imagedata r:id="rId64" o:title=""/>
                </v:shape>
                <o:OLEObject Type="Embed" ProgID="Equation.DSMT4" ShapeID="_x0000_i1056" DrawAspect="Content" ObjectID="_1473832870" r:id="rId65"/>
              </w:object>
            </w:r>
          </w:p>
        </w:tc>
        <w:tc>
          <w:tcPr>
            <w:tcW w:w="665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1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</w:tc>
      </w:tr>
      <w:tr w:rsidR="001F68C0" w:rsidRPr="002B3D3F">
        <w:tc>
          <w:tcPr>
            <w:tcW w:w="704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b/</w:t>
            </w:r>
          </w:p>
        </w:tc>
        <w:tc>
          <w:tcPr>
            <w:tcW w:w="8930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665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0,75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</w:tc>
      </w:tr>
      <w:tr w:rsidR="001F68C0" w:rsidRPr="002B3D3F">
        <w:tc>
          <w:tcPr>
            <w:tcW w:w="704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c/</w:t>
            </w:r>
          </w:p>
        </w:tc>
        <w:tc>
          <w:tcPr>
            <w:tcW w:w="8930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665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</w:tc>
      </w:tr>
      <w:tr w:rsidR="001F68C0" w:rsidRPr="002B3D3F">
        <w:tc>
          <w:tcPr>
            <w:tcW w:w="704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3a/</w:t>
            </w:r>
          </w:p>
        </w:tc>
        <w:tc>
          <w:tcPr>
            <w:tcW w:w="8930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rFonts w:eastAsia="Times New Roman"/>
                <w:position w:val="-36"/>
                <w:lang w:val="en-US"/>
              </w:rPr>
              <w:object w:dxaOrig="3700" w:dyaOrig="859">
                <v:shape id="_x0000_i1057" type="#_x0000_t75" style="width:181.5pt;height:42.75pt" o:ole="">
                  <v:imagedata r:id="rId24" o:title=""/>
                </v:shape>
                <o:OLEObject Type="Embed" ProgID="Equation.DSMT4" ShapeID="_x0000_i1057" DrawAspect="Content" ObjectID="_1473832871" r:id="rId66"/>
              </w:objec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Đk:</w:t>
            </w:r>
            <w:r w:rsidRPr="002B3D3F">
              <w:rPr>
                <w:rFonts w:eastAsia="Times New Roman"/>
                <w:position w:val="-78"/>
                <w:lang w:val="en-US"/>
              </w:rPr>
              <w:object w:dxaOrig="4380" w:dyaOrig="1719">
                <v:shape id="_x0000_i1058" type="#_x0000_t75" style="width:219pt;height:83.25pt" o:ole="">
                  <v:imagedata r:id="rId67" o:title=""/>
                </v:shape>
                <o:OLEObject Type="Embed" ProgID="Equation.DSMT4" ShapeID="_x0000_i1058" DrawAspect="Content" ObjectID="_1473832872" r:id="rId68"/>
              </w:objec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rFonts w:eastAsia="Times New Roman"/>
                <w:position w:val="-238"/>
                <w:lang w:val="en-US"/>
              </w:rPr>
              <w:object w:dxaOrig="4959" w:dyaOrig="3620">
                <v:shape id="_x0000_i1059" type="#_x0000_t75" style="width:248.25pt;height:179.25pt" o:ole="">
                  <v:imagedata r:id="rId69" o:title=""/>
                </v:shape>
                <o:OLEObject Type="Embed" ProgID="Equation.DSMT4" ShapeID="_x0000_i1059" DrawAspect="Content" ObjectID="_1473832873" r:id="rId70"/>
              </w:objec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 xml:space="preserve">So điều kiện ta có </w:t>
            </w:r>
            <w:r w:rsidRPr="002B3D3F">
              <w:rPr>
                <w:rFonts w:eastAsia="Times New Roman"/>
                <w:position w:val="-30"/>
                <w:lang w:val="en-US"/>
              </w:rPr>
              <w:object w:dxaOrig="2659" w:dyaOrig="800">
                <v:shape id="_x0000_i1060" type="#_x0000_t75" style="width:130.5pt;height:39.75pt" o:ole="">
                  <v:imagedata r:id="rId71" o:title=""/>
                </v:shape>
                <o:OLEObject Type="Embed" ProgID="Equation.DSMT4" ShapeID="_x0000_i1060" DrawAspect="Content" ObjectID="_1473832874" r:id="rId72"/>
              </w:object>
            </w:r>
            <w:r w:rsidRPr="002B3D3F">
              <w:rPr>
                <w:lang w:val="en-US"/>
              </w:rPr>
              <w:t xml:space="preserve"> là nghiệm của pt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665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bookmarkStart w:id="5" w:name="_GoBack"/>
            <w:bookmarkEnd w:id="5"/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</w:tc>
      </w:tr>
      <w:tr w:rsidR="001F68C0" w:rsidRPr="002B3D3F">
        <w:tc>
          <w:tcPr>
            <w:tcW w:w="704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b/</w:t>
            </w:r>
          </w:p>
        </w:tc>
        <w:tc>
          <w:tcPr>
            <w:tcW w:w="8930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rFonts w:eastAsia="Times New Roman"/>
                <w:position w:val="-200"/>
                <w:lang w:val="en-US"/>
              </w:rPr>
              <w:object w:dxaOrig="5720" w:dyaOrig="7920">
                <v:shape id="_x0000_i1061" type="#_x0000_t75" style="width:283.5pt;height:396pt" o:ole="">
                  <v:imagedata r:id="rId73" o:title=""/>
                </v:shape>
                <o:OLEObject Type="Embed" ProgID="Equation.DSMT4" ShapeID="_x0000_i1061" DrawAspect="Content" ObjectID="_1473832875" r:id="rId74"/>
              </w:object>
            </w:r>
          </w:p>
        </w:tc>
        <w:tc>
          <w:tcPr>
            <w:tcW w:w="665" w:type="dxa"/>
          </w:tcPr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</w:p>
          <w:p w:rsidR="001F68C0" w:rsidRPr="002B3D3F" w:rsidRDefault="001F68C0" w:rsidP="002B3D3F">
            <w:pPr>
              <w:spacing w:after="0" w:line="240" w:lineRule="auto"/>
              <w:rPr>
                <w:lang w:val="en-US"/>
              </w:rPr>
            </w:pPr>
            <w:r w:rsidRPr="002B3D3F">
              <w:rPr>
                <w:lang w:val="en-US"/>
              </w:rPr>
              <w:t>0,25</w:t>
            </w:r>
          </w:p>
        </w:tc>
      </w:tr>
    </w:tbl>
    <w:p w:rsidR="001F68C0" w:rsidRDefault="001F68C0" w:rsidP="00D824FA">
      <w:pPr>
        <w:rPr>
          <w:lang w:val="en-US"/>
        </w:rPr>
      </w:pPr>
    </w:p>
    <w:p w:rsidR="001F68C0" w:rsidRPr="008C57D0" w:rsidRDefault="001F68C0" w:rsidP="008C57D0">
      <w:pPr>
        <w:rPr>
          <w:lang w:val="en-US"/>
        </w:rPr>
      </w:pPr>
    </w:p>
    <w:sectPr w:rsidR="001F68C0" w:rsidRPr="008C57D0" w:rsidSect="00850C43">
      <w:pgSz w:w="11906" w:h="16838"/>
      <w:pgMar w:top="720" w:right="566" w:bottom="72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57D0"/>
    <w:rsid w:val="000045FE"/>
    <w:rsid w:val="000046B9"/>
    <w:rsid w:val="00004DE0"/>
    <w:rsid w:val="00022AAA"/>
    <w:rsid w:val="00024B58"/>
    <w:rsid w:val="0002672A"/>
    <w:rsid w:val="00032CF7"/>
    <w:rsid w:val="00035DA0"/>
    <w:rsid w:val="000377F4"/>
    <w:rsid w:val="0004208C"/>
    <w:rsid w:val="00042BF7"/>
    <w:rsid w:val="00057115"/>
    <w:rsid w:val="000657C7"/>
    <w:rsid w:val="00066795"/>
    <w:rsid w:val="00073FFF"/>
    <w:rsid w:val="0008322D"/>
    <w:rsid w:val="00086FC5"/>
    <w:rsid w:val="00090D0A"/>
    <w:rsid w:val="00091F64"/>
    <w:rsid w:val="0009376A"/>
    <w:rsid w:val="00094F8B"/>
    <w:rsid w:val="000A0F8D"/>
    <w:rsid w:val="000A1532"/>
    <w:rsid w:val="000A22EB"/>
    <w:rsid w:val="000A7184"/>
    <w:rsid w:val="000B0414"/>
    <w:rsid w:val="000B0F10"/>
    <w:rsid w:val="000B45C4"/>
    <w:rsid w:val="000C2620"/>
    <w:rsid w:val="000C3719"/>
    <w:rsid w:val="000C39CB"/>
    <w:rsid w:val="000E2B81"/>
    <w:rsid w:val="000F6F1F"/>
    <w:rsid w:val="00105AAF"/>
    <w:rsid w:val="00106D4B"/>
    <w:rsid w:val="00110FCA"/>
    <w:rsid w:val="00111E2B"/>
    <w:rsid w:val="00112A39"/>
    <w:rsid w:val="0011471F"/>
    <w:rsid w:val="001236BD"/>
    <w:rsid w:val="00136160"/>
    <w:rsid w:val="00143529"/>
    <w:rsid w:val="00162F93"/>
    <w:rsid w:val="0016310E"/>
    <w:rsid w:val="00165195"/>
    <w:rsid w:val="0017437D"/>
    <w:rsid w:val="001763CC"/>
    <w:rsid w:val="001773F4"/>
    <w:rsid w:val="00177FEF"/>
    <w:rsid w:val="00183660"/>
    <w:rsid w:val="001A006A"/>
    <w:rsid w:val="001B04DE"/>
    <w:rsid w:val="001B1771"/>
    <w:rsid w:val="001B2C59"/>
    <w:rsid w:val="001B30FA"/>
    <w:rsid w:val="001B4A9C"/>
    <w:rsid w:val="001B52C9"/>
    <w:rsid w:val="001C02C6"/>
    <w:rsid w:val="001C1C96"/>
    <w:rsid w:val="001C24D1"/>
    <w:rsid w:val="001C4D42"/>
    <w:rsid w:val="001C5831"/>
    <w:rsid w:val="001D5268"/>
    <w:rsid w:val="001E4CC7"/>
    <w:rsid w:val="001F2431"/>
    <w:rsid w:val="001F39EF"/>
    <w:rsid w:val="001F68C0"/>
    <w:rsid w:val="0020308A"/>
    <w:rsid w:val="002102C4"/>
    <w:rsid w:val="00212464"/>
    <w:rsid w:val="002139A1"/>
    <w:rsid w:val="0022140D"/>
    <w:rsid w:val="00224AA6"/>
    <w:rsid w:val="00240C68"/>
    <w:rsid w:val="002419BB"/>
    <w:rsid w:val="00242A88"/>
    <w:rsid w:val="00247848"/>
    <w:rsid w:val="00253BF7"/>
    <w:rsid w:val="002565D7"/>
    <w:rsid w:val="002648D9"/>
    <w:rsid w:val="00267756"/>
    <w:rsid w:val="00274835"/>
    <w:rsid w:val="002749BF"/>
    <w:rsid w:val="0027574E"/>
    <w:rsid w:val="002865FA"/>
    <w:rsid w:val="0028696A"/>
    <w:rsid w:val="00287CCA"/>
    <w:rsid w:val="002A0B96"/>
    <w:rsid w:val="002A2922"/>
    <w:rsid w:val="002A72E5"/>
    <w:rsid w:val="002B3D3F"/>
    <w:rsid w:val="002C41A2"/>
    <w:rsid w:val="002D122F"/>
    <w:rsid w:val="002D174B"/>
    <w:rsid w:val="002D5B2A"/>
    <w:rsid w:val="002D6C7F"/>
    <w:rsid w:val="002E2E2A"/>
    <w:rsid w:val="002E6ED1"/>
    <w:rsid w:val="002F4579"/>
    <w:rsid w:val="002F7F74"/>
    <w:rsid w:val="003003DA"/>
    <w:rsid w:val="003017C0"/>
    <w:rsid w:val="00301AEC"/>
    <w:rsid w:val="00310178"/>
    <w:rsid w:val="0031139E"/>
    <w:rsid w:val="003171F0"/>
    <w:rsid w:val="003233FE"/>
    <w:rsid w:val="00324BCB"/>
    <w:rsid w:val="00331206"/>
    <w:rsid w:val="00334480"/>
    <w:rsid w:val="00334C47"/>
    <w:rsid w:val="00336116"/>
    <w:rsid w:val="00337D35"/>
    <w:rsid w:val="00342034"/>
    <w:rsid w:val="00351DE4"/>
    <w:rsid w:val="003524D0"/>
    <w:rsid w:val="00363E1F"/>
    <w:rsid w:val="003640B0"/>
    <w:rsid w:val="00380C50"/>
    <w:rsid w:val="00380CAB"/>
    <w:rsid w:val="0038148E"/>
    <w:rsid w:val="0038786F"/>
    <w:rsid w:val="003911D2"/>
    <w:rsid w:val="003913EF"/>
    <w:rsid w:val="003A09F3"/>
    <w:rsid w:val="003A3FAE"/>
    <w:rsid w:val="003A492C"/>
    <w:rsid w:val="003A513C"/>
    <w:rsid w:val="003A7059"/>
    <w:rsid w:val="003A740C"/>
    <w:rsid w:val="003B7221"/>
    <w:rsid w:val="003C4E44"/>
    <w:rsid w:val="003C542F"/>
    <w:rsid w:val="003D2783"/>
    <w:rsid w:val="003F3F0C"/>
    <w:rsid w:val="003F5276"/>
    <w:rsid w:val="0042205E"/>
    <w:rsid w:val="00422DA1"/>
    <w:rsid w:val="0043691E"/>
    <w:rsid w:val="00441FAB"/>
    <w:rsid w:val="0044312C"/>
    <w:rsid w:val="004505BD"/>
    <w:rsid w:val="004538EF"/>
    <w:rsid w:val="00457E56"/>
    <w:rsid w:val="0046461B"/>
    <w:rsid w:val="00475151"/>
    <w:rsid w:val="00477CEB"/>
    <w:rsid w:val="00480328"/>
    <w:rsid w:val="00486406"/>
    <w:rsid w:val="00496029"/>
    <w:rsid w:val="004A0786"/>
    <w:rsid w:val="004A4FD7"/>
    <w:rsid w:val="004B23AD"/>
    <w:rsid w:val="004B5050"/>
    <w:rsid w:val="004B72F1"/>
    <w:rsid w:val="004C0B3F"/>
    <w:rsid w:val="004C296E"/>
    <w:rsid w:val="004D7442"/>
    <w:rsid w:val="004E2C3C"/>
    <w:rsid w:val="004E6175"/>
    <w:rsid w:val="004E6630"/>
    <w:rsid w:val="004F0A80"/>
    <w:rsid w:val="004F3DBB"/>
    <w:rsid w:val="004F5980"/>
    <w:rsid w:val="005216F5"/>
    <w:rsid w:val="00524DC3"/>
    <w:rsid w:val="00525F42"/>
    <w:rsid w:val="00543BA2"/>
    <w:rsid w:val="0054709A"/>
    <w:rsid w:val="00557B82"/>
    <w:rsid w:val="0056126B"/>
    <w:rsid w:val="00562190"/>
    <w:rsid w:val="00563069"/>
    <w:rsid w:val="00577359"/>
    <w:rsid w:val="005826FE"/>
    <w:rsid w:val="005A2B72"/>
    <w:rsid w:val="005A7618"/>
    <w:rsid w:val="005B021C"/>
    <w:rsid w:val="005B4A11"/>
    <w:rsid w:val="005B4F0B"/>
    <w:rsid w:val="005B7E9B"/>
    <w:rsid w:val="005C336B"/>
    <w:rsid w:val="005D0431"/>
    <w:rsid w:val="005D0486"/>
    <w:rsid w:val="005D2474"/>
    <w:rsid w:val="005F032E"/>
    <w:rsid w:val="005F3643"/>
    <w:rsid w:val="005F4954"/>
    <w:rsid w:val="006015E6"/>
    <w:rsid w:val="006018A2"/>
    <w:rsid w:val="00604A27"/>
    <w:rsid w:val="0061175A"/>
    <w:rsid w:val="00617333"/>
    <w:rsid w:val="00621C12"/>
    <w:rsid w:val="00623609"/>
    <w:rsid w:val="00626ECE"/>
    <w:rsid w:val="006307E9"/>
    <w:rsid w:val="006320FD"/>
    <w:rsid w:val="00636406"/>
    <w:rsid w:val="00640CCD"/>
    <w:rsid w:val="006554A9"/>
    <w:rsid w:val="00655DCE"/>
    <w:rsid w:val="006572C8"/>
    <w:rsid w:val="006724BD"/>
    <w:rsid w:val="00675F32"/>
    <w:rsid w:val="006833E7"/>
    <w:rsid w:val="00684BD5"/>
    <w:rsid w:val="006859D5"/>
    <w:rsid w:val="0069407F"/>
    <w:rsid w:val="00697C1F"/>
    <w:rsid w:val="006A670C"/>
    <w:rsid w:val="006B0481"/>
    <w:rsid w:val="006B29D8"/>
    <w:rsid w:val="006B3728"/>
    <w:rsid w:val="006B44D1"/>
    <w:rsid w:val="006B4788"/>
    <w:rsid w:val="006B5778"/>
    <w:rsid w:val="006B6B66"/>
    <w:rsid w:val="006B72AA"/>
    <w:rsid w:val="006B72BE"/>
    <w:rsid w:val="006C300A"/>
    <w:rsid w:val="006D19FA"/>
    <w:rsid w:val="006E3490"/>
    <w:rsid w:val="006F334F"/>
    <w:rsid w:val="006F5506"/>
    <w:rsid w:val="006F5FC0"/>
    <w:rsid w:val="00706673"/>
    <w:rsid w:val="00714650"/>
    <w:rsid w:val="0071704F"/>
    <w:rsid w:val="00724C23"/>
    <w:rsid w:val="00730D66"/>
    <w:rsid w:val="00736B2F"/>
    <w:rsid w:val="00744E66"/>
    <w:rsid w:val="00746EC9"/>
    <w:rsid w:val="00754179"/>
    <w:rsid w:val="0075483D"/>
    <w:rsid w:val="00754D0C"/>
    <w:rsid w:val="00762486"/>
    <w:rsid w:val="007649DE"/>
    <w:rsid w:val="0076679A"/>
    <w:rsid w:val="007672FA"/>
    <w:rsid w:val="007772E4"/>
    <w:rsid w:val="00780CD5"/>
    <w:rsid w:val="00784919"/>
    <w:rsid w:val="0078747A"/>
    <w:rsid w:val="00787F24"/>
    <w:rsid w:val="0079270F"/>
    <w:rsid w:val="00792EEE"/>
    <w:rsid w:val="0079421D"/>
    <w:rsid w:val="0079504B"/>
    <w:rsid w:val="007A2901"/>
    <w:rsid w:val="007A4FC2"/>
    <w:rsid w:val="007A7781"/>
    <w:rsid w:val="007B3465"/>
    <w:rsid w:val="007B5EAA"/>
    <w:rsid w:val="007C5CDC"/>
    <w:rsid w:val="007D0D27"/>
    <w:rsid w:val="007D1FAA"/>
    <w:rsid w:val="007D7CC8"/>
    <w:rsid w:val="007E7583"/>
    <w:rsid w:val="007F6585"/>
    <w:rsid w:val="008023A5"/>
    <w:rsid w:val="008168E8"/>
    <w:rsid w:val="008176EA"/>
    <w:rsid w:val="00830767"/>
    <w:rsid w:val="00850C43"/>
    <w:rsid w:val="00860EA1"/>
    <w:rsid w:val="0086397B"/>
    <w:rsid w:val="00866B32"/>
    <w:rsid w:val="00874F25"/>
    <w:rsid w:val="00885E9D"/>
    <w:rsid w:val="008945A0"/>
    <w:rsid w:val="00895144"/>
    <w:rsid w:val="0089715D"/>
    <w:rsid w:val="008A4133"/>
    <w:rsid w:val="008A4509"/>
    <w:rsid w:val="008A591E"/>
    <w:rsid w:val="008A649D"/>
    <w:rsid w:val="008B35A1"/>
    <w:rsid w:val="008C03C9"/>
    <w:rsid w:val="008C160D"/>
    <w:rsid w:val="008C28D4"/>
    <w:rsid w:val="008C57D0"/>
    <w:rsid w:val="008D341A"/>
    <w:rsid w:val="008D4A88"/>
    <w:rsid w:val="008D5F24"/>
    <w:rsid w:val="008E2BB5"/>
    <w:rsid w:val="008E649E"/>
    <w:rsid w:val="008F0A89"/>
    <w:rsid w:val="0090037F"/>
    <w:rsid w:val="009010E1"/>
    <w:rsid w:val="00906A5B"/>
    <w:rsid w:val="00915F5B"/>
    <w:rsid w:val="0093277A"/>
    <w:rsid w:val="009367F6"/>
    <w:rsid w:val="00940FC5"/>
    <w:rsid w:val="00944D9C"/>
    <w:rsid w:val="009542B7"/>
    <w:rsid w:val="009551DB"/>
    <w:rsid w:val="00955EF5"/>
    <w:rsid w:val="00957370"/>
    <w:rsid w:val="00961436"/>
    <w:rsid w:val="00971963"/>
    <w:rsid w:val="00975992"/>
    <w:rsid w:val="00984437"/>
    <w:rsid w:val="009855F4"/>
    <w:rsid w:val="00985B2A"/>
    <w:rsid w:val="009863EC"/>
    <w:rsid w:val="00986FF3"/>
    <w:rsid w:val="00991EB9"/>
    <w:rsid w:val="00992D44"/>
    <w:rsid w:val="00994E4C"/>
    <w:rsid w:val="00997F6F"/>
    <w:rsid w:val="009A2596"/>
    <w:rsid w:val="009A72FC"/>
    <w:rsid w:val="009B011B"/>
    <w:rsid w:val="009B17BC"/>
    <w:rsid w:val="009B18EA"/>
    <w:rsid w:val="009B7DED"/>
    <w:rsid w:val="009D74CE"/>
    <w:rsid w:val="009E0E03"/>
    <w:rsid w:val="009E6C50"/>
    <w:rsid w:val="009F1E11"/>
    <w:rsid w:val="009F4DFC"/>
    <w:rsid w:val="00A111B1"/>
    <w:rsid w:val="00A1226F"/>
    <w:rsid w:val="00A24228"/>
    <w:rsid w:val="00A25AF5"/>
    <w:rsid w:val="00A44E62"/>
    <w:rsid w:val="00A44FBF"/>
    <w:rsid w:val="00A62CAE"/>
    <w:rsid w:val="00A644B2"/>
    <w:rsid w:val="00A64A1D"/>
    <w:rsid w:val="00A66474"/>
    <w:rsid w:val="00A76979"/>
    <w:rsid w:val="00A83D3F"/>
    <w:rsid w:val="00A920E6"/>
    <w:rsid w:val="00A96387"/>
    <w:rsid w:val="00AA00F7"/>
    <w:rsid w:val="00AA4AF9"/>
    <w:rsid w:val="00AA787B"/>
    <w:rsid w:val="00AC132B"/>
    <w:rsid w:val="00AC3E94"/>
    <w:rsid w:val="00AD1AFF"/>
    <w:rsid w:val="00AD5CD7"/>
    <w:rsid w:val="00AE3F91"/>
    <w:rsid w:val="00AF1086"/>
    <w:rsid w:val="00AF3180"/>
    <w:rsid w:val="00AF4F29"/>
    <w:rsid w:val="00AF595A"/>
    <w:rsid w:val="00AF5AAF"/>
    <w:rsid w:val="00B0527E"/>
    <w:rsid w:val="00B07A21"/>
    <w:rsid w:val="00B17673"/>
    <w:rsid w:val="00B17B45"/>
    <w:rsid w:val="00B2185E"/>
    <w:rsid w:val="00B237A4"/>
    <w:rsid w:val="00B249E0"/>
    <w:rsid w:val="00B26498"/>
    <w:rsid w:val="00B27D3E"/>
    <w:rsid w:val="00B303C6"/>
    <w:rsid w:val="00B333CA"/>
    <w:rsid w:val="00B3434F"/>
    <w:rsid w:val="00B46761"/>
    <w:rsid w:val="00B509E2"/>
    <w:rsid w:val="00B51380"/>
    <w:rsid w:val="00B52517"/>
    <w:rsid w:val="00B5290B"/>
    <w:rsid w:val="00B61842"/>
    <w:rsid w:val="00B62149"/>
    <w:rsid w:val="00B62427"/>
    <w:rsid w:val="00B67060"/>
    <w:rsid w:val="00B77ED0"/>
    <w:rsid w:val="00B802AF"/>
    <w:rsid w:val="00B81758"/>
    <w:rsid w:val="00B85A67"/>
    <w:rsid w:val="00B90553"/>
    <w:rsid w:val="00B9119B"/>
    <w:rsid w:val="00B96BB0"/>
    <w:rsid w:val="00BA0211"/>
    <w:rsid w:val="00BA6028"/>
    <w:rsid w:val="00BB753E"/>
    <w:rsid w:val="00BC1702"/>
    <w:rsid w:val="00BC3441"/>
    <w:rsid w:val="00BC4C5A"/>
    <w:rsid w:val="00BC78A2"/>
    <w:rsid w:val="00BD1AA4"/>
    <w:rsid w:val="00BD301A"/>
    <w:rsid w:val="00BD41E6"/>
    <w:rsid w:val="00BD540D"/>
    <w:rsid w:val="00BD7625"/>
    <w:rsid w:val="00BE04FE"/>
    <w:rsid w:val="00BF7411"/>
    <w:rsid w:val="00C0017F"/>
    <w:rsid w:val="00C03C86"/>
    <w:rsid w:val="00C07331"/>
    <w:rsid w:val="00C10CFF"/>
    <w:rsid w:val="00C12AE9"/>
    <w:rsid w:val="00C30128"/>
    <w:rsid w:val="00C3166D"/>
    <w:rsid w:val="00C3502F"/>
    <w:rsid w:val="00C36DD4"/>
    <w:rsid w:val="00C607EC"/>
    <w:rsid w:val="00C62E4F"/>
    <w:rsid w:val="00C64DCB"/>
    <w:rsid w:val="00C655F9"/>
    <w:rsid w:val="00C72C63"/>
    <w:rsid w:val="00C76320"/>
    <w:rsid w:val="00C861E6"/>
    <w:rsid w:val="00C874FC"/>
    <w:rsid w:val="00C90C7B"/>
    <w:rsid w:val="00C92868"/>
    <w:rsid w:val="00C96E7F"/>
    <w:rsid w:val="00CA481A"/>
    <w:rsid w:val="00CB15A1"/>
    <w:rsid w:val="00CB2044"/>
    <w:rsid w:val="00CC0498"/>
    <w:rsid w:val="00CC2DBD"/>
    <w:rsid w:val="00CC6A93"/>
    <w:rsid w:val="00CD60DC"/>
    <w:rsid w:val="00CE0960"/>
    <w:rsid w:val="00CE1C30"/>
    <w:rsid w:val="00CF1EA5"/>
    <w:rsid w:val="00CF381E"/>
    <w:rsid w:val="00D06707"/>
    <w:rsid w:val="00D27F5B"/>
    <w:rsid w:val="00D36B2A"/>
    <w:rsid w:val="00D41BA6"/>
    <w:rsid w:val="00D54C57"/>
    <w:rsid w:val="00D6056A"/>
    <w:rsid w:val="00D61C77"/>
    <w:rsid w:val="00D73FAD"/>
    <w:rsid w:val="00D770B9"/>
    <w:rsid w:val="00D824FA"/>
    <w:rsid w:val="00D836D5"/>
    <w:rsid w:val="00D84D6E"/>
    <w:rsid w:val="00D84EB3"/>
    <w:rsid w:val="00D932E1"/>
    <w:rsid w:val="00D9778C"/>
    <w:rsid w:val="00DA03DC"/>
    <w:rsid w:val="00DA250F"/>
    <w:rsid w:val="00DA6026"/>
    <w:rsid w:val="00DA7031"/>
    <w:rsid w:val="00DA706F"/>
    <w:rsid w:val="00DB0AE0"/>
    <w:rsid w:val="00DB7499"/>
    <w:rsid w:val="00DC0E16"/>
    <w:rsid w:val="00DC26DE"/>
    <w:rsid w:val="00DC4BD4"/>
    <w:rsid w:val="00DC71FC"/>
    <w:rsid w:val="00DD330F"/>
    <w:rsid w:val="00DE1723"/>
    <w:rsid w:val="00DE69F4"/>
    <w:rsid w:val="00DF2E45"/>
    <w:rsid w:val="00DF7CC9"/>
    <w:rsid w:val="00E03D1D"/>
    <w:rsid w:val="00E04BB7"/>
    <w:rsid w:val="00E07B96"/>
    <w:rsid w:val="00E11E6D"/>
    <w:rsid w:val="00E1418B"/>
    <w:rsid w:val="00E2255B"/>
    <w:rsid w:val="00E26501"/>
    <w:rsid w:val="00E2783B"/>
    <w:rsid w:val="00E33A1F"/>
    <w:rsid w:val="00E406F5"/>
    <w:rsid w:val="00E41E87"/>
    <w:rsid w:val="00E444AD"/>
    <w:rsid w:val="00E5426A"/>
    <w:rsid w:val="00E60296"/>
    <w:rsid w:val="00E621D4"/>
    <w:rsid w:val="00E631B1"/>
    <w:rsid w:val="00E855F6"/>
    <w:rsid w:val="00E87CEE"/>
    <w:rsid w:val="00E9063A"/>
    <w:rsid w:val="00E939CB"/>
    <w:rsid w:val="00EA381D"/>
    <w:rsid w:val="00EA3AB6"/>
    <w:rsid w:val="00EA6B25"/>
    <w:rsid w:val="00EB25B8"/>
    <w:rsid w:val="00EB4CEB"/>
    <w:rsid w:val="00EB6156"/>
    <w:rsid w:val="00EB757A"/>
    <w:rsid w:val="00EB79F1"/>
    <w:rsid w:val="00ED1CF9"/>
    <w:rsid w:val="00ED4C12"/>
    <w:rsid w:val="00EE0A90"/>
    <w:rsid w:val="00EF10EC"/>
    <w:rsid w:val="00EF2F5B"/>
    <w:rsid w:val="00F13FB3"/>
    <w:rsid w:val="00F23CEB"/>
    <w:rsid w:val="00F253FE"/>
    <w:rsid w:val="00F36543"/>
    <w:rsid w:val="00F438D1"/>
    <w:rsid w:val="00F43DFE"/>
    <w:rsid w:val="00F44769"/>
    <w:rsid w:val="00F44C30"/>
    <w:rsid w:val="00F473F4"/>
    <w:rsid w:val="00F52F78"/>
    <w:rsid w:val="00F53F7D"/>
    <w:rsid w:val="00F60D24"/>
    <w:rsid w:val="00F60EAE"/>
    <w:rsid w:val="00F625BD"/>
    <w:rsid w:val="00F642D4"/>
    <w:rsid w:val="00F6763E"/>
    <w:rsid w:val="00F85BC7"/>
    <w:rsid w:val="00F87F19"/>
    <w:rsid w:val="00F92452"/>
    <w:rsid w:val="00F97D9E"/>
    <w:rsid w:val="00FA3BB7"/>
    <w:rsid w:val="00FA43A0"/>
    <w:rsid w:val="00FA738C"/>
    <w:rsid w:val="00FB4722"/>
    <w:rsid w:val="00FB7EB4"/>
    <w:rsid w:val="00FD3ED3"/>
    <w:rsid w:val="00FD4473"/>
    <w:rsid w:val="00FD63F1"/>
    <w:rsid w:val="00FF4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486"/>
    <w:pPr>
      <w:spacing w:after="160" w:line="259" w:lineRule="auto"/>
    </w:pPr>
    <w:rPr>
      <w:sz w:val="28"/>
      <w:szCs w:val="28"/>
      <w:lang w:val="vi-V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84D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76" Type="http://schemas.openxmlformats.org/officeDocument/2006/relationships/theme" Target="theme/theme1.xml"/><Relationship Id="rId7" Type="http://schemas.openxmlformats.org/officeDocument/2006/relationships/oleObject" Target="embeddings/oleObject2.bin"/><Relationship Id="rId71" Type="http://schemas.openxmlformats.org/officeDocument/2006/relationships/image" Target="media/image33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73" Type="http://schemas.openxmlformats.org/officeDocument/2006/relationships/image" Target="media/image3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image" Target="media/image32.wmf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6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image" Target="media/image31.wmf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5.bin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147</TotalTime>
  <Pages>6</Pages>
  <Words>377</Words>
  <Characters>2151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Ngoc Tan</cp:lastModifiedBy>
  <cp:revision>22</cp:revision>
  <cp:lastPrinted>2014-10-03T02:13:00Z</cp:lastPrinted>
  <dcterms:created xsi:type="dcterms:W3CDTF">2014-09-24T14:45:00Z</dcterms:created>
  <dcterms:modified xsi:type="dcterms:W3CDTF">2014-10-03T02:14:00Z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